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000000"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Pr>
          <w:rFonts w:ascii="Verdana" w:eastAsiaTheme="majorEastAsia" w:hAnsi="Verdana" w:cstheme="majorBidi"/>
          <w:b/>
          <w:color w:val="003D6A"/>
          <w:spacing w:val="5"/>
          <w:kern w:val="28"/>
          <w:sz w:val="20"/>
          <w:szCs w:val="52"/>
          <w:lang w:eastAsia="es-ES_tradnl"/>
        </w:rPr>
        <w:t>MUTUA MONTAÑESA, MC</w:t>
      </w:r>
      <w:r w:rsidRPr="00E03E58">
        <w:rPr>
          <w:rFonts w:ascii="Verdana" w:eastAsiaTheme="majorEastAsia" w:hAnsi="Verdana" w:cstheme="majorBidi"/>
          <w:b/>
          <w:color w:val="003D6A"/>
          <w:spacing w:val="5"/>
          <w:kern w:val="28"/>
          <w:sz w:val="20"/>
          <w:szCs w:val="52"/>
          <w:lang w:eastAsia="es-ES_tradnl"/>
        </w:rPr>
        <w:t xml:space="preserve">SS </w:t>
      </w:r>
      <w:r>
        <w:rPr>
          <w:rFonts w:ascii="Verdana" w:eastAsiaTheme="majorEastAsia" w:hAnsi="Verdana" w:cstheme="majorBidi"/>
          <w:b/>
          <w:color w:val="003D6A"/>
          <w:spacing w:val="5"/>
          <w:kern w:val="28"/>
          <w:sz w:val="20"/>
          <w:szCs w:val="52"/>
          <w:lang w:eastAsia="es-ES_tradnl"/>
        </w:rPr>
        <w:t>Nº 7</w:t>
      </w:r>
      <w:r>
        <w:rPr>
          <w:rFonts w:ascii="Verdana" w:eastAsiaTheme="majorEastAsia" w:hAnsi="Verdana" w:cstheme="majorBidi"/>
          <w:b/>
          <w:color w:val="003D6A"/>
          <w:spacing w:val="5"/>
          <w:kern w:val="28"/>
          <w:sz w:val="20"/>
          <w:szCs w:val="52"/>
          <w:lang w:eastAsia="es-ES_tradnl"/>
        </w:rPr>
        <w:tab/>
      </w:r>
      <w:r w:rsidR="008C324E" w:rsidRPr="008C324E">
        <w:rPr>
          <w:rFonts w:ascii="Verdana" w:eastAsiaTheme="majorEastAsia" w:hAnsi="Verdana" w:cstheme="majorBidi"/>
          <w:b/>
          <w:color w:val="003D6A"/>
          <w:spacing w:val="5"/>
          <w:kern w:val="28"/>
          <w:sz w:val="20"/>
          <w:szCs w:val="52"/>
          <w:highlight w:val="yellow"/>
          <w:lang w:eastAsia="es-ES_tradnl"/>
        </w:rPr>
        <w:t>…………………………………………..</w:t>
      </w:r>
    </w:p>
    <w:p w:rsidR="00BF1CBC" w:rsidRPr="003D254A" w:rsidRDefault="00147C44" w:rsidP="00BF1CBC">
      <w:pPr>
        <w:spacing w:before="100" w:beforeAutospacing="1" w:after="100" w:afterAutospacing="1"/>
        <w:contextualSpacing/>
        <w:rPr>
          <w:rFonts w:ascii="Verdana" w:hAnsi="Verdana" w:cs="Arial"/>
          <w:sz w:val="20"/>
        </w:rPr>
      </w:pPr>
      <w:r w:rsidRPr="00147C44">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147C44"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8D0BB4">
          <w:rPr>
            <w:rFonts w:ascii="Verdana" w:hAnsi="Verdana"/>
            <w:b/>
            <w:noProof/>
            <w:color w:val="003D6A"/>
            <w:sz w:val="16"/>
          </w:rPr>
          <w:t>1</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702268"/>
    <w:rsid w:val="00146ADE"/>
    <w:rsid w:val="001A3DD0"/>
    <w:rsid w:val="004721FE"/>
    <w:rsid w:val="004945FF"/>
    <w:rsid w:val="00530942"/>
    <w:rsid w:val="005F1947"/>
    <w:rsid w:val="00656FA1"/>
    <w:rsid w:val="0068713B"/>
    <w:rsid w:val="00702268"/>
    <w:rsid w:val="00740050"/>
    <w:rsid w:val="00AF28FD"/>
    <w:rsid w:val="00BB1C2A"/>
    <w:rsid w:val="00C536DE"/>
    <w:rsid w:val="00CC609A"/>
    <w:rsid w:val="00F632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AD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02268"/>
    <w:rPr>
      <w:color w:val="808080"/>
    </w:rPr>
  </w:style>
  <w:style w:type="paragraph" w:customStyle="1" w:styleId="027A09A0FCAF4BEDBA6E89939D192086">
    <w:name w:val="027A09A0FCAF4BEDBA6E89939D192086"/>
    <w:rsid w:val="00702268"/>
  </w:style>
  <w:style w:type="paragraph" w:customStyle="1" w:styleId="A6C7C814E908422381006A5A6394ED60">
    <w:name w:val="A6C7C814E908422381006A5A6394ED60"/>
    <w:rsid w:val="00702268"/>
  </w:style>
  <w:style w:type="paragraph" w:customStyle="1" w:styleId="4DEB74642A864713B361409919AF3455">
    <w:name w:val="4DEB74642A864713B361409919AF3455"/>
    <w:rsid w:val="00702268"/>
  </w:style>
  <w:style w:type="paragraph" w:customStyle="1" w:styleId="9E01ECCDF4044953A84E80D5D732C699">
    <w:name w:val="9E01ECCDF4044953A84E80D5D732C699"/>
    <w:rsid w:val="0070226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25b96a55-ba30-40f5-98d2-e1373c6d0bda"/>
    <Expediente xmlns="ee13ef1c-b662-4261-b627-7cf7828ad146">Pendiente</Expedient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E1247BF8C822147A2E9A7A59C548877" ma:contentTypeVersion="10" ma:contentTypeDescription="Crear nuevo documento." ma:contentTypeScope="" ma:versionID="b2e3eaf041bfe9c26d1b4feb8bd3737a">
  <xsd:schema xmlns:xsd="http://www.w3.org/2001/XMLSchema" xmlns:xs="http://www.w3.org/2001/XMLSchema" xmlns:p="http://schemas.microsoft.com/office/2006/metadata/properties" xmlns:ns2="ee13ef1c-b662-4261-b627-7cf7828ad146" xmlns:ns3="25b96a55-ba30-40f5-98d2-e1373c6d0bda" targetNamespace="http://schemas.microsoft.com/office/2006/metadata/properties" ma:root="true" ma:fieldsID="e2264d1715f635bb5f5f11d8f95c5a10" ns2:_="" ns3:_="">
    <xsd:import namespace="ee13ef1c-b662-4261-b627-7cf7828ad146"/>
    <xsd:import namespace="25b96a55-ba30-40f5-98d2-e1373c6d0bda"/>
    <xsd:element name="properties">
      <xsd:complexType>
        <xsd:sequence>
          <xsd:element name="documentManagement">
            <xsd:complexType>
              <xsd:all>
                <xsd:element ref="ns2:Expediente"/>
                <xsd:element ref="ns2:MediaServiceMetadata" minOccurs="0"/>
                <xsd:element ref="ns2:MediaServiceFastMetadata"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3ef1c-b662-4261-b627-7cf7828ad146" elementFormDefault="qualified">
    <xsd:import namespace="http://schemas.microsoft.com/office/2006/documentManagement/types"/>
    <xsd:import namespace="http://schemas.microsoft.com/office/infopath/2007/PartnerControls"/>
    <xsd:element name="Expediente" ma:index="8" ma:displayName="Expediente" ma:default="Pendiente" ma:internalName="Expedient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b96a55-ba30-40f5-98d2-e1373c6d0bd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89f2df5a-b19d-4ea8-8e69-4195617a5ba4}" ma:internalName="TaxCatchAll" ma:showField="CatchAllData" ma:web="25b96a55-ba30-40f5-98d2-e1373c6d0bda">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ds:schemaRefs>
    <ds:schemaRef ds:uri="http://schemas.microsoft.com/office/2006/metadata/properties"/>
    <ds:schemaRef ds:uri="92d84fca-0ec9-4bd1-bf0f-9cd618bc4a3d"/>
    <ds:schemaRef ds:uri="25b96a55-ba30-40f5-98d2-e1373c6d0bda"/>
    <ds:schemaRef ds:uri="ee13ef1c-b662-4261-b627-7cf7828ad146"/>
  </ds:schemaRefs>
</ds:datastoreItem>
</file>

<file path=customXml/itemProps2.xml><?xml version="1.0" encoding="utf-8"?>
<ds:datastoreItem xmlns:ds="http://schemas.openxmlformats.org/officeDocument/2006/customXml" ds:itemID="{94D4BEB8-8955-48A2-B627-85203071F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3ef1c-b662-4261-b627-7cf7828ad146"/>
    <ds:schemaRef ds:uri="25b96a55-ba30-40f5-98d2-e1373c6d0b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4.xml><?xml version="1.0" encoding="utf-8"?>
<ds:datastoreItem xmlns:ds="http://schemas.openxmlformats.org/officeDocument/2006/customXml" ds:itemID="{A569860A-0078-4096-BDE8-EFA6E18BB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46280D0D.dot</Template>
  <TotalTime>32</TotalTime>
  <Pages>9</Pages>
  <Words>3238</Words>
  <Characters>18081</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cp:lastPrinted>2019-07-01T09:54:00Z</cp:lastPrinted>
  <dcterms:created xsi:type="dcterms:W3CDTF">2021-03-26T13:17:00Z</dcterms:created>
  <dcterms:modified xsi:type="dcterms:W3CDTF">2021-03-26T13:39:00Z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0x0101009E1247BF8C822147A2E9A7A59C548877</vt:lpwstr>
  </property>
  <property fmtid="{D5CDD505-2E9C-101B-9397-08002B2CF9AE}" pid="3" name="_dlc_DocIdItemGuid">
    <vt:lpwstr>104a5a38-304d-46da-b25f-105cf3d71545</vt:lpwstr>
  </property>
</Properties>
</file>